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A1093" w:rsidR="000202C5" w:rsidP="000202C5" w:rsidRDefault="000202C5" w14:paraId="ac0a462" w14:textId="ac0a462">
      <w:pPr>
        <w15:collapsed w:val="false"/>
      </w:pPr>
      <w:bookmarkStart w:name="_GoBack" w:id="0"/>
      <w:bookmarkEnd w:id="0"/>
      <w:r w:rsidRPr="007A1093">
        <w:t>REPUBLIKA HRVATSKA</w:t>
      </w:r>
    </w:p>
    <w:p w:rsidRPr="007A1093" w:rsidR="000202C5" w:rsidP="000202C5" w:rsidRDefault="000202C5">
      <w:r w:rsidRPr="007A1093">
        <w:t>TRGOVAČKI SUD U RIJECI</w:t>
      </w:r>
    </w:p>
    <w:p w:rsidRPr="007A1093" w:rsidR="006F5E1E" w:rsidP="000202C5" w:rsidRDefault="006F5E1E"/>
    <w:p w:rsidRPr="007A1093" w:rsidR="00C3544F" w:rsidP="000202C5" w:rsidRDefault="00C3544F">
      <w:pPr>
        <w:jc w:val="center"/>
      </w:pPr>
    </w:p>
    <w:p w:rsidRPr="007A1093" w:rsidR="000202C5" w:rsidP="000202C5" w:rsidRDefault="000202C5">
      <w:pPr>
        <w:jc w:val="center"/>
      </w:pPr>
      <w:r w:rsidRPr="007A1093">
        <w:t>Z A P I S N I K</w:t>
      </w:r>
    </w:p>
    <w:p w:rsidRPr="007A1093" w:rsidR="000202C5" w:rsidP="000202C5" w:rsidRDefault="000202C5">
      <w:pPr>
        <w:jc w:val="center"/>
      </w:pPr>
      <w:r w:rsidRPr="007A1093">
        <w:t>od</w:t>
      </w:r>
      <w:r w:rsidRPr="007A1093" w:rsidR="003E7753">
        <w:t xml:space="preserve"> 4. studenog </w:t>
      </w:r>
      <w:r w:rsidRPr="007A1093" w:rsidR="003104DE">
        <w:t>2020</w:t>
      </w:r>
      <w:r w:rsidRPr="007A1093" w:rsidR="009A77E2">
        <w:t>.</w:t>
      </w:r>
      <w:r w:rsidRPr="007A1093">
        <w:t xml:space="preserve"> </w:t>
      </w:r>
    </w:p>
    <w:p w:rsidRPr="007A1093" w:rsidR="007910B2" w:rsidP="007910B2" w:rsidRDefault="007910B2">
      <w:pPr>
        <w:jc w:val="center"/>
      </w:pPr>
      <w:r w:rsidRPr="007A1093">
        <w:t xml:space="preserve">Sastavljen kod Trgovačkog suda u Rijeci, radi izjašnjenja o prijedlogu i rasprave o uvjetima za otvaranje stečajnog postupka nad dužnikom </w:t>
      </w:r>
      <w:r w:rsidRPr="007A1093" w:rsidR="00FF14B9">
        <w:t>PLAVI PORAT jednostavno društvo s ograničenom odgovornošću za trgovinu i usluge Rijeka (Grad Rijeka), Demetrova 3, OIB: 22415536433, MBS: 040355907</w:t>
      </w:r>
    </w:p>
    <w:p w:rsidRPr="007A1093" w:rsidR="000202C5" w:rsidP="000202C5" w:rsidRDefault="000202C5"/>
    <w:p w:rsidRPr="007A1093" w:rsidR="00C3544F" w:rsidP="000202C5" w:rsidRDefault="00C3544F"/>
    <w:p w:rsidRPr="007A1093" w:rsidR="000202C5" w:rsidP="000202C5" w:rsidRDefault="000202C5">
      <w:r w:rsidRPr="007A1093">
        <w:t>OD SUDA PRISUTNI:</w:t>
      </w:r>
    </w:p>
    <w:p w:rsidRPr="007A1093" w:rsidR="000202C5" w:rsidP="000202C5" w:rsidRDefault="000202C5">
      <w:r w:rsidRPr="007A1093">
        <w:t>Vera Jelenović, sudac</w:t>
      </w:r>
    </w:p>
    <w:p w:rsidRPr="007A1093" w:rsidR="000202C5" w:rsidP="000202C5" w:rsidRDefault="005E3134">
      <w:r w:rsidRPr="007A1093">
        <w:t>Danijela Fumić</w:t>
      </w:r>
      <w:r w:rsidRPr="007A1093" w:rsidR="000202C5">
        <w:t>, zapisničar</w:t>
      </w:r>
    </w:p>
    <w:p w:rsidRPr="007A1093" w:rsidR="006F5E1E" w:rsidP="000202C5" w:rsidRDefault="006F5E1E"/>
    <w:p w:rsidRPr="007A1093" w:rsidR="000202C5" w:rsidP="000202C5" w:rsidRDefault="000202C5">
      <w:r w:rsidRPr="007A1093">
        <w:t xml:space="preserve">Početak u </w:t>
      </w:r>
      <w:r w:rsidRPr="007A1093" w:rsidR="00BF14EE">
        <w:t>10</w:t>
      </w:r>
      <w:r w:rsidRPr="007A1093" w:rsidR="00D96CFE">
        <w:t>,</w:t>
      </w:r>
      <w:r w:rsidRPr="007A1093" w:rsidR="00BF14EE">
        <w:t>2</w:t>
      </w:r>
      <w:r w:rsidRPr="007A1093" w:rsidR="008F6A3C">
        <w:t>0</w:t>
      </w:r>
      <w:r w:rsidRPr="007A1093">
        <w:t xml:space="preserve"> sati.</w:t>
      </w:r>
    </w:p>
    <w:p w:rsidRPr="007A1093" w:rsidR="00BF14EE" w:rsidP="000202C5" w:rsidRDefault="00BF14EE"/>
    <w:p w:rsidRPr="007A1093" w:rsidR="000202C5" w:rsidP="000202C5" w:rsidRDefault="000202C5">
      <w:r w:rsidRPr="007A1093">
        <w:t>Utvrđuje se da su na današnje ročište pristupili:</w:t>
      </w:r>
    </w:p>
    <w:p w:rsidRPr="007A1093" w:rsidR="00C40186" w:rsidP="00C40186" w:rsidRDefault="007910B2">
      <w:pPr>
        <w:jc w:val="both"/>
      </w:pPr>
      <w:r w:rsidRPr="007A1093">
        <w:t>Za predlagatelja</w:t>
      </w:r>
      <w:r w:rsidRPr="007A1093" w:rsidR="0067551D">
        <w:t>-</w:t>
      </w:r>
      <w:r w:rsidRPr="007A1093">
        <w:t>dužnika:</w:t>
      </w:r>
      <w:r w:rsidRPr="007A1093" w:rsidR="00C40186">
        <w:t xml:space="preserve"> Tulio Škabić</w:t>
      </w:r>
      <w:r w:rsidRPr="007A1093" w:rsidR="007011DC">
        <w:t xml:space="preserve"> iz Krnjice 109, Krnjica,</w:t>
      </w:r>
      <w:r w:rsidRPr="007A1093">
        <w:t xml:space="preserve"> </w:t>
      </w:r>
      <w:r w:rsidRPr="007A1093" w:rsidR="00C40186">
        <w:t>čiji je identitet sud utvrdio uvidom u osobnu iskaznicu broj 112924975  izdanu od PU Istarska</w:t>
      </w:r>
      <w:r w:rsidRPr="007A1093" w:rsidR="00546BAF">
        <w:t xml:space="preserve">, koji ističe kako je ovlašten </w:t>
      </w:r>
      <w:r w:rsidRPr="007A1093" w:rsidR="00C40186">
        <w:t xml:space="preserve"> </w:t>
      </w:r>
      <w:r w:rsidRPr="007A1093" w:rsidR="00546BAF">
        <w:t>zastupati dužnika i da je dužnikov zaposlenik.</w:t>
      </w:r>
    </w:p>
    <w:p w:rsidRPr="007A1093" w:rsidR="00546BAF" w:rsidP="00C40186" w:rsidRDefault="00546BAF">
      <w:pPr>
        <w:jc w:val="both"/>
      </w:pPr>
    </w:p>
    <w:p w:rsidRPr="007A1093" w:rsidR="00546BAF" w:rsidP="00C40186" w:rsidRDefault="00546BAF">
      <w:pPr>
        <w:jc w:val="both"/>
      </w:pPr>
      <w:r w:rsidRPr="007A1093">
        <w:t>Sud je uvidom u sudski registar utvrdio da je osoba ovlaštena za dužnik</w:t>
      </w:r>
      <w:r w:rsidRPr="007A1093" w:rsidR="000A77D8">
        <w:t>o</w:t>
      </w:r>
      <w:r w:rsidRPr="007A1093">
        <w:t>vo zastupanje Dragomira Pečovnik, a na izričit upit suda, Tulio Škabić ističe da sa sobom nema punomoć.</w:t>
      </w:r>
    </w:p>
    <w:p w:rsidRPr="007A1093" w:rsidR="00546BAF" w:rsidP="00C40186" w:rsidRDefault="00E00866">
      <w:pPr>
        <w:jc w:val="both"/>
      </w:pPr>
      <w:r w:rsidRPr="007A1093">
        <w:t xml:space="preserve">Tulio Škabić posebno napominje da je Dragomira Pečovnik trenutno na bolničkom liječenju u Sloveniji, pa bi mu za dostavu punomoći trebalo osam dana. </w:t>
      </w:r>
    </w:p>
    <w:p w:rsidRPr="007A1093" w:rsidR="00E00866" w:rsidP="00C40186" w:rsidRDefault="00E00866">
      <w:pPr>
        <w:jc w:val="both"/>
      </w:pPr>
    </w:p>
    <w:p w:rsidRPr="007A1093" w:rsidR="00A54CE0" w:rsidP="00C40186" w:rsidRDefault="00A54CE0">
      <w:pPr>
        <w:jc w:val="both"/>
      </w:pPr>
    </w:p>
    <w:p w:rsidRPr="007A1093" w:rsidR="000202C5" w:rsidP="00C40186" w:rsidRDefault="00546BAF">
      <w:pPr>
        <w:jc w:val="both"/>
      </w:pPr>
      <w:r w:rsidRPr="007A1093">
        <w:t xml:space="preserve">Sud donosi </w:t>
      </w:r>
    </w:p>
    <w:p w:rsidRPr="007A1093" w:rsidR="00A54CE0" w:rsidP="00546BAF" w:rsidRDefault="00A54CE0">
      <w:pPr>
        <w:jc w:val="center"/>
      </w:pPr>
    </w:p>
    <w:p w:rsidRPr="007A1093" w:rsidR="00546BAF" w:rsidP="00546BAF" w:rsidRDefault="00546BAF">
      <w:pPr>
        <w:jc w:val="center"/>
      </w:pPr>
      <w:r w:rsidRPr="007A1093">
        <w:t>z  a k l j u č a k</w:t>
      </w:r>
    </w:p>
    <w:p w:rsidRPr="007A1093" w:rsidR="007011DC" w:rsidP="00546BAF" w:rsidRDefault="007011DC">
      <w:pPr>
        <w:jc w:val="center"/>
      </w:pPr>
    </w:p>
    <w:p w:rsidRPr="007A1093" w:rsidR="00546BAF" w:rsidP="00C40186" w:rsidRDefault="007011DC">
      <w:pPr>
        <w:jc w:val="both"/>
      </w:pPr>
      <w:r w:rsidRPr="007A1093">
        <w:tab/>
        <w:t>Dopušta se Tuliu Škabiću iz Krnjice 109, Krnjica, da na današnjem ročištu zastupa dužnika uz obvezu dostave uredne punomoći za zastupanje u roku od osam dana</w:t>
      </w:r>
      <w:r w:rsidRPr="007A1093" w:rsidR="00E00866">
        <w:t xml:space="preserve">, jer se u suprotnome njegove radnje poduzete na današnjem ročištu neće uvažiti. </w:t>
      </w:r>
      <w:r w:rsidRPr="007A1093">
        <w:t xml:space="preserve"> </w:t>
      </w:r>
    </w:p>
    <w:p w:rsidRPr="007A1093" w:rsidR="00546BAF" w:rsidP="00C40186" w:rsidRDefault="00546BAF">
      <w:pPr>
        <w:jc w:val="both"/>
      </w:pPr>
      <w:r w:rsidRPr="007A1093">
        <w:tab/>
      </w:r>
    </w:p>
    <w:p w:rsidRPr="007A1093" w:rsidR="00E00866" w:rsidP="00C40186" w:rsidRDefault="00E00866">
      <w:pPr>
        <w:jc w:val="both"/>
      </w:pPr>
    </w:p>
    <w:p w:rsidRPr="007A1093" w:rsidR="000202C5" w:rsidP="000202C5" w:rsidRDefault="000202C5">
      <w:pPr>
        <w:jc w:val="both"/>
      </w:pPr>
      <w:r w:rsidRPr="007A1093">
        <w:t xml:space="preserve">Sud je uvidom u </w:t>
      </w:r>
      <w:r w:rsidRPr="007A1093" w:rsidR="003E7753">
        <w:t>p</w:t>
      </w:r>
      <w:r w:rsidRPr="007A1093" w:rsidR="00BF14EE">
        <w:t xml:space="preserve">rijedlog i podnesak </w:t>
      </w:r>
      <w:r w:rsidRPr="007A1093">
        <w:t xml:space="preserve">Financijske agencije od </w:t>
      </w:r>
      <w:r w:rsidRPr="007A1093" w:rsidR="00BF14EE">
        <w:t xml:space="preserve">1. listopada </w:t>
      </w:r>
      <w:r w:rsidRPr="007A1093" w:rsidR="009A77E2">
        <w:t>2020.</w:t>
      </w:r>
      <w:r w:rsidRPr="007A1093">
        <w:t xml:space="preserve"> utvrdio kako dužnik ispunjava uvjete za stečaj s obzirom da je nesposoban za plaćanje.</w:t>
      </w:r>
    </w:p>
    <w:p w:rsidRPr="007A1093" w:rsidR="000202C5" w:rsidP="009869F7" w:rsidRDefault="000202C5">
      <w:pPr>
        <w:jc w:val="both"/>
        <w:rPr>
          <w:bCs/>
        </w:rPr>
      </w:pPr>
      <w:r w:rsidRPr="007A1093">
        <w:t>Iz</w:t>
      </w:r>
      <w:r w:rsidRPr="007A1093" w:rsidR="00BF14EE">
        <w:t xml:space="preserve"> izvješća privremenog stečajnog upravitelja </w:t>
      </w:r>
      <w:r w:rsidRPr="007A1093">
        <w:t xml:space="preserve">od </w:t>
      </w:r>
      <w:r w:rsidRPr="007A1093" w:rsidR="00BF14EE">
        <w:t xml:space="preserve">19. listopada </w:t>
      </w:r>
      <w:r w:rsidRPr="007A1093" w:rsidR="009A77E2">
        <w:t xml:space="preserve">2020. </w:t>
      </w:r>
      <w:r w:rsidRPr="007A1093">
        <w:rPr>
          <w:bCs/>
        </w:rPr>
        <w:t>za utvrditi je kako dužnik nema imovine dostatne za pokriće troškova stečajnog postupka.</w:t>
      </w:r>
      <w:r w:rsidRPr="007A1093" w:rsidR="0004757C">
        <w:rPr>
          <w:bCs/>
        </w:rPr>
        <w:t xml:space="preserve"> </w:t>
      </w:r>
    </w:p>
    <w:p w:rsidRPr="007A1093" w:rsidR="00A54CE0" w:rsidP="009869F7" w:rsidRDefault="009869F7">
      <w:pPr>
        <w:jc w:val="both"/>
      </w:pPr>
      <w:r w:rsidRPr="007A1093">
        <w:t xml:space="preserve">Tulio Škabić navodi kako je firma u problemu zbog bolesti zaposlenika. Direktorica je trenutno na bolničkom liječenju i prošla je ozbiljnu operaciju. On osobno je upravo završio </w:t>
      </w:r>
      <w:r w:rsidRPr="007A1093" w:rsidR="00C84EDF">
        <w:t xml:space="preserve">drugo liječenje od karcinoma. </w:t>
      </w:r>
      <w:r w:rsidRPr="007A1093" w:rsidR="008502F6">
        <w:t xml:space="preserve">Zbog toga dužnik nije radio i došlo je i do novih dugova kod doprinosa za plaće. </w:t>
      </w:r>
      <w:r w:rsidRPr="007A1093" w:rsidR="006144B8">
        <w:t>Međutim, dužnik će sada zaposliti dva čovjeka koji čekaju ishod ovog ročišta i na taj način izvesti već dogovorene poslove. Tako će i dužnikovi vjerovnici biti podmireni u svakom slučaju bolje nego da se otvori i istovremeno zaključi stečaj nad dužnikom koji trenutno nema imovine.</w:t>
      </w:r>
      <w:r w:rsidRPr="007A1093" w:rsidR="00F11758">
        <w:t xml:space="preserve"> Moli odgodu današnjeg ročišta za tri mjeseca s obzirom na blagdane koji dolaze i za vrijeme kojih se uvijek lošije zarađuje.</w:t>
      </w:r>
    </w:p>
    <w:p w:rsidRPr="007A1093" w:rsidR="007A1093" w:rsidP="00194082" w:rsidRDefault="007A1093">
      <w:pPr>
        <w:jc w:val="both"/>
      </w:pPr>
    </w:p>
    <w:p w:rsidRPr="007A1093" w:rsidR="007A1093" w:rsidP="00954743" w:rsidRDefault="007A1093">
      <w:r w:rsidRPr="007A1093">
        <w:t xml:space="preserve">Sud donosi </w:t>
      </w:r>
    </w:p>
    <w:p w:rsidRPr="007A1093" w:rsidR="007A1093" w:rsidP="00954743" w:rsidRDefault="007A1093"/>
    <w:p w:rsidRPr="007A1093" w:rsidR="007A1093" w:rsidP="00954743" w:rsidRDefault="007A1093">
      <w:pPr>
        <w:jc w:val="center"/>
      </w:pPr>
      <w:r w:rsidRPr="007A1093">
        <w:t>r j e š e n j e</w:t>
      </w:r>
    </w:p>
    <w:p w:rsidRPr="007A1093" w:rsidR="007A1093" w:rsidP="00954743" w:rsidRDefault="007A1093">
      <w:pPr>
        <w:jc w:val="both"/>
      </w:pPr>
    </w:p>
    <w:p w:rsidRPr="007A1093" w:rsidR="007A1093" w:rsidP="00954743" w:rsidRDefault="007A1093">
      <w:pPr>
        <w:jc w:val="both"/>
      </w:pPr>
      <w:r w:rsidRPr="007A1093">
        <w:tab/>
        <w:t xml:space="preserve">S obzirom na dužnikove navode sa današnjeg ročišta, odgađa se daljnje raspravljanje na današnjem ročištu, te se sljedeće ročište određuje za </w:t>
      </w:r>
    </w:p>
    <w:p w:rsidRPr="007A1093" w:rsidR="007A1093" w:rsidP="00954743" w:rsidRDefault="007A1093">
      <w:pPr>
        <w:jc w:val="both"/>
      </w:pPr>
    </w:p>
    <w:p w:rsidRPr="007A1093" w:rsidR="007A1093" w:rsidP="00954743" w:rsidRDefault="007A1093">
      <w:pPr>
        <w:jc w:val="center"/>
      </w:pPr>
      <w:r>
        <w:t xml:space="preserve">2. ožujka </w:t>
      </w:r>
      <w:r w:rsidRPr="007A1093">
        <w:t>2021. u 9,00 sati</w:t>
      </w:r>
    </w:p>
    <w:p w:rsidRPr="007A1093" w:rsidR="007A1093" w:rsidP="00954743" w:rsidRDefault="007A1093">
      <w:pPr>
        <w:jc w:val="both"/>
      </w:pPr>
    </w:p>
    <w:p w:rsidRPr="007A1093" w:rsidR="007A1093" w:rsidP="00954743" w:rsidRDefault="007A1093">
      <w:pPr>
        <w:jc w:val="both"/>
      </w:pPr>
      <w:r w:rsidRPr="007A1093">
        <w:t>u prostorijama Trgovačkog suda u Rijeci, Zadarska ulica 1 i 3, sudnica broj 3, I kat.</w:t>
      </w:r>
    </w:p>
    <w:p w:rsidRPr="007A1093" w:rsidR="009869F7" w:rsidP="009869F7" w:rsidRDefault="009869F7">
      <w:pPr>
        <w:jc w:val="both"/>
      </w:pPr>
    </w:p>
    <w:p w:rsidRPr="007A1093" w:rsidR="009869F7" w:rsidP="009869F7" w:rsidRDefault="009869F7">
      <w:pPr>
        <w:jc w:val="both"/>
      </w:pPr>
    </w:p>
    <w:p w:rsidRPr="007A1093" w:rsidR="009869F7" w:rsidP="009869F7" w:rsidRDefault="009869F7">
      <w:pPr>
        <w:jc w:val="both"/>
      </w:pPr>
    </w:p>
    <w:p w:rsidRPr="007A1093" w:rsidR="000202C5" w:rsidP="000202C5" w:rsidRDefault="000202C5">
      <w:r w:rsidRPr="007A1093">
        <w:t xml:space="preserve">Dovršeno u </w:t>
      </w:r>
      <w:r w:rsidRPr="007A1093" w:rsidR="00BF14EE">
        <w:t>10</w:t>
      </w:r>
      <w:r w:rsidRPr="007A1093" w:rsidR="0043563B">
        <w:t>,</w:t>
      </w:r>
      <w:r w:rsidR="007A1093">
        <w:t>40</w:t>
      </w:r>
      <w:r w:rsidRPr="007A1093">
        <w:t xml:space="preserve"> sati.</w:t>
      </w:r>
    </w:p>
    <w:p w:rsidRPr="007A1093" w:rsidR="000202C5" w:rsidP="000202C5" w:rsidRDefault="000202C5"/>
    <w:p w:rsidRPr="007A1093" w:rsidR="000202C5" w:rsidP="000202C5" w:rsidRDefault="000202C5">
      <w:pPr>
        <w:ind w:left="3540" w:firstLine="708"/>
      </w:pPr>
      <w:r w:rsidRPr="007A1093">
        <w:t xml:space="preserve">Sudac                     </w:t>
      </w:r>
      <w:r w:rsidRPr="007A1093" w:rsidR="005E3134">
        <w:t>Privremeni stečajni upravitelj</w:t>
      </w:r>
      <w:r w:rsidRPr="007A1093">
        <w:t xml:space="preserve"> </w:t>
      </w:r>
    </w:p>
    <w:p w:rsidRPr="007A1093" w:rsidR="000202C5" w:rsidP="000202C5" w:rsidRDefault="000202C5"/>
    <w:p w:rsidRPr="007A1093" w:rsidR="005E3134" w:rsidP="000202C5" w:rsidRDefault="005E3134"/>
    <w:p w:rsidRPr="007A1093" w:rsidR="000202C5" w:rsidP="000202C5" w:rsidRDefault="000202C5">
      <w:r w:rsidRPr="007A1093">
        <w:t xml:space="preserve">           </w:t>
      </w:r>
      <w:r w:rsidRPr="007A1093">
        <w:tab/>
      </w:r>
      <w:r w:rsidRPr="007A1093">
        <w:tab/>
      </w:r>
      <w:r w:rsidRPr="007A1093">
        <w:tab/>
      </w:r>
      <w:r w:rsidRPr="007A1093">
        <w:tab/>
      </w:r>
      <w:r w:rsidRPr="007A1093">
        <w:tab/>
      </w:r>
      <w:r w:rsidRPr="007A1093">
        <w:tab/>
        <w:t xml:space="preserve">Zapisničar            </w:t>
      </w:r>
      <w:r w:rsidRPr="007A1093">
        <w:tab/>
      </w:r>
      <w:r w:rsidRPr="007A1093">
        <w:tab/>
        <w:t xml:space="preserve">Stranke   </w:t>
      </w:r>
    </w:p>
    <w:p w:rsidRPr="007A1093" w:rsidR="004F6C16" w:rsidRDefault="004F6C16"/>
    <w:sectPr w:rsidRPr="007A1093" w:rsidR="004F6C1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56575" w:rsidRDefault="00256575">
      <w:r>
        <w:separator/>
      </w:r>
    </w:p>
  </w:endnote>
  <w:endnote w:type="continuationSeparator" w:id="0">
    <w:p w:rsidR="00256575" w:rsidRDefault="0025657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="0029394F" w:rsidRDefault="000202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1DB">
          <w:rPr>
            <w:noProof/>
          </w:rPr>
          <w:t>1</w:t>
        </w:r>
        <w:r>
          <w:fldChar w:fldCharType="end"/>
        </w:r>
      </w:p>
    </w:sdtContent>
  </w:sdt>
  <w:p w:rsidR="0029394F" w:rsidRDefault="007561D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56575" w:rsidRDefault="00256575">
      <w:r>
        <w:separator/>
      </w:r>
    </w:p>
  </w:footnote>
  <w:footnote w:type="continuationSeparator" w:id="0">
    <w:p w:rsidR="00256575" w:rsidRDefault="0025657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C0587" w:rsidP="002C0587" w:rsidRDefault="000202C5">
    <w:pPr>
      <w:pStyle w:val="Zaglavlje"/>
      <w:jc w:val="right"/>
    </w:pPr>
    <w:r>
      <w:t>Posl. br. 14. St-</w:t>
    </w:r>
    <w:r w:rsidR="00BF14EE">
      <w:t>157</w:t>
    </w:r>
    <w:r w:rsidR="009F388E">
      <w:t>/20</w:t>
    </w:r>
    <w:r w:rsidR="0067551D">
      <w:t>20</w:t>
    </w:r>
  </w:p>
  <w:p w:rsidR="002C0587" w:rsidP="002C0587" w:rsidRDefault="007561D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ilvl="0" w:tplc="8558117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C5"/>
    <w:rsid w:val="0000652C"/>
    <w:rsid w:val="000202C5"/>
    <w:rsid w:val="00045C9C"/>
    <w:rsid w:val="0004757C"/>
    <w:rsid w:val="00084C43"/>
    <w:rsid w:val="000A77D8"/>
    <w:rsid w:val="00120BEC"/>
    <w:rsid w:val="00127634"/>
    <w:rsid w:val="001E3354"/>
    <w:rsid w:val="00205767"/>
    <w:rsid w:val="00236578"/>
    <w:rsid w:val="00251EDF"/>
    <w:rsid w:val="00256575"/>
    <w:rsid w:val="00256B25"/>
    <w:rsid w:val="0026351A"/>
    <w:rsid w:val="00267BBB"/>
    <w:rsid w:val="00290DAC"/>
    <w:rsid w:val="002C1343"/>
    <w:rsid w:val="002E348A"/>
    <w:rsid w:val="003104DE"/>
    <w:rsid w:val="00317D32"/>
    <w:rsid w:val="00323A66"/>
    <w:rsid w:val="003307E4"/>
    <w:rsid w:val="00337948"/>
    <w:rsid w:val="003541B1"/>
    <w:rsid w:val="003C0957"/>
    <w:rsid w:val="003E001C"/>
    <w:rsid w:val="003E7753"/>
    <w:rsid w:val="0043563B"/>
    <w:rsid w:val="00440E38"/>
    <w:rsid w:val="004E4488"/>
    <w:rsid w:val="004F6C16"/>
    <w:rsid w:val="00520689"/>
    <w:rsid w:val="00546BAF"/>
    <w:rsid w:val="0058505A"/>
    <w:rsid w:val="005D6877"/>
    <w:rsid w:val="005E3134"/>
    <w:rsid w:val="005F1D94"/>
    <w:rsid w:val="006144B8"/>
    <w:rsid w:val="00657E9A"/>
    <w:rsid w:val="00671775"/>
    <w:rsid w:val="0067551D"/>
    <w:rsid w:val="00685A48"/>
    <w:rsid w:val="006F5E1E"/>
    <w:rsid w:val="007011DC"/>
    <w:rsid w:val="007226A4"/>
    <w:rsid w:val="0075544D"/>
    <w:rsid w:val="007561DB"/>
    <w:rsid w:val="0076139A"/>
    <w:rsid w:val="00763F2D"/>
    <w:rsid w:val="00767262"/>
    <w:rsid w:val="007910B2"/>
    <w:rsid w:val="007A1093"/>
    <w:rsid w:val="007A10EB"/>
    <w:rsid w:val="007B6D04"/>
    <w:rsid w:val="007F4E9B"/>
    <w:rsid w:val="00836506"/>
    <w:rsid w:val="008502F6"/>
    <w:rsid w:val="0087170D"/>
    <w:rsid w:val="008F6A3C"/>
    <w:rsid w:val="0092198C"/>
    <w:rsid w:val="0094174B"/>
    <w:rsid w:val="00942A0F"/>
    <w:rsid w:val="0096610A"/>
    <w:rsid w:val="00966BCB"/>
    <w:rsid w:val="009869F7"/>
    <w:rsid w:val="009A77E2"/>
    <w:rsid w:val="009F388E"/>
    <w:rsid w:val="00A1059C"/>
    <w:rsid w:val="00A54CE0"/>
    <w:rsid w:val="00AA43BC"/>
    <w:rsid w:val="00AC33FA"/>
    <w:rsid w:val="00AF0A5D"/>
    <w:rsid w:val="00AF2FCB"/>
    <w:rsid w:val="00B93FF3"/>
    <w:rsid w:val="00BA3EB5"/>
    <w:rsid w:val="00BC2CE9"/>
    <w:rsid w:val="00BF14EE"/>
    <w:rsid w:val="00C17835"/>
    <w:rsid w:val="00C3544F"/>
    <w:rsid w:val="00C40186"/>
    <w:rsid w:val="00C56C74"/>
    <w:rsid w:val="00C84EDF"/>
    <w:rsid w:val="00C913F9"/>
    <w:rsid w:val="00C94A48"/>
    <w:rsid w:val="00CD2405"/>
    <w:rsid w:val="00CF48EE"/>
    <w:rsid w:val="00CF5DA0"/>
    <w:rsid w:val="00D1729B"/>
    <w:rsid w:val="00D64140"/>
    <w:rsid w:val="00D67E91"/>
    <w:rsid w:val="00D96CFE"/>
    <w:rsid w:val="00DB4047"/>
    <w:rsid w:val="00E00866"/>
    <w:rsid w:val="00E0133C"/>
    <w:rsid w:val="00E518D1"/>
    <w:rsid w:val="00E519FC"/>
    <w:rsid w:val="00ED0D53"/>
    <w:rsid w:val="00F11758"/>
    <w:rsid w:val="00F1575C"/>
    <w:rsid w:val="00F3618D"/>
    <w:rsid w:val="00F60D33"/>
    <w:rsid w:val="00FC53FD"/>
    <w:rsid w:val="00FD51C1"/>
    <w:rsid w:val="00FE2CAA"/>
    <w:rsid w:val="00FE4E76"/>
    <w:rsid w:val="00FF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02C5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02C5"/>
    <w:pPr>
      <w:ind w:left="720"/>
      <w:contextualSpacing/>
    </w:pPr>
  </w:style>
  <w:style w:type="paragraph" w:styleId="Default" w:customStyle="true">
    <w:name w:val="Default"/>
    <w:rsid w:val="00763F2D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561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61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61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61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61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customStyle="1" w:styleId="Default" w:type="paragraph">
    <w:name w:val="Default"/>
    <w:rsid w:val="00763F2D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1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8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studenog 2020.</izvorni_sadrzaj>
    <derivirana_varijabla naziv="DomainObject.PlaniraniZavrsetakDatum_1">4. studenog 2020.</derivirana_varijabla>
  </DomainObject.PlaniraniZavrsetakDatum>
  <DomainObject.PlaniraniPocetakDatum>
    <izvorni_sadrzaj>4. studenog 2020.</izvorni_sadrzaj>
    <derivirana_varijabla naziv="DomainObject.PlaniraniPocetakDatum_1">4. studenog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studenog 2020.</izvorni_sadrzaj>
    <derivirana_varijabla naziv="DomainObject.Zapisnik.DatumKreiranja_1">4.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St-157/2020-17</izvorni_sadrzaj>
    <derivirana_varijabla naziv="DomainObject.Zapisnik.Oznaka_1">St-157/2020-17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ožujka 2020.</izvorni_sadrzaj>
    <derivirana_varijabla naziv="DomainObject.Predmet.DatumIzradeOptuznogAkta_1">17. ožujka 2020.</derivirana_varijabla>
  </DomainObject.Predmet.DatumIzradeOptuznogAkta>
  <DomainObject.Predmet.DatumIzradeOptuznogAktaFormated>
    <izvorni_sadrzaj>17.3.2020.</izvorni_sadrzaj>
    <derivirana_varijabla naziv="DomainObject.Predmet.DatumIzradeOptuznogAktaFormated_1">17.3.2020.</derivirana_varijabla>
  </DomainObject.Predmet.DatumIzradeOptuznogAktaFormated>
  <DomainObject.Predmet.DatumOsnivanja>
    <izvorni_sadrzaj>18. ožujka 2020.</izvorni_sadrzaj>
    <derivirana_varijabla naziv="DomainObject.Predmet.DatumOsnivanja_1">18.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ožujka 2020.</izvorni_sadrzaj>
    <derivirana_varijabla naziv="DomainObject.Predmet.DatumPrimitkaOptuznogAkta_1">17.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St-157/2020</izvorni_sadrzaj>
    <derivirana_varijabla naziv="DomainObject.Predmet.OznakaBroj_1">St-157/2020</derivirana_varijabla>
  </DomainObject.Predmet.OznakaBroj>
  <DomainObject.Predmet.OznakaBrojOptuznogAkta>
    <izvorni_sadrzaj>04-06-20-1467</izvorni_sadrzaj>
    <derivirana_varijabla naziv="DomainObject.Predmet.OznakaBrojOptuznogAkta_1">04-06-20-1467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PORAT j.d.o.o.</izvorni_sadrzaj>
    <derivirana_varijabla naziv="DomainObject.Predmet.ProtustrankaFormated_1">  PLAVI PORAT j.d.o.o.</derivirana_varijabla>
  </DomainObject.Predmet.ProtustrankaFormated>
  <DomainObject.Predmet.ProtustrankaFormatedOIB>
    <izvorni_sadrzaj>  PLAVI PORAT j.d.o.o., OIB 22415536433</izvorni_sadrzaj>
    <derivirana_varijabla naziv="DomainObject.Predmet.ProtustrankaFormatedOIB_1">  PLAVI PORAT j.d.o.o., OIB 22415536433</derivirana_varijabla>
  </DomainObject.Predmet.ProtustrankaFormatedOIB>
  <DomainObject.Predmet.ProtustrankaFormatedWithAdress>
    <izvorni_sadrzaj> PLAVI PORAT j.d.o.o., Demetrova 3, 51000 Rijeka</izvorni_sadrzaj>
    <derivirana_varijabla naziv="DomainObject.Predmet.ProtustrankaFormatedWithAdress_1"> PLAVI PORAT j.d.o.o., Demetrova 3, 51000 Rijeka</derivirana_varijabla>
  </DomainObject.Predmet.ProtustrankaFormatedWithAdress>
  <DomainObject.Predmet.ProtustrankaFormatedWithAdressOIB>
    <izvorni_sadrzaj> PLAVI PORAT j.d.o.o., OIB 22415536433, Demetrova 3, 51000 Rijeka</izvorni_sadrzaj>
    <derivirana_varijabla naziv="DomainObject.Predmet.ProtustrankaFormatedWithAdressOIB_1"> PLAVI PORAT j.d.o.o., OIB 22415536433, Demetrova 3, 51000 Rijeka</derivirana_varijabla>
  </DomainObject.Predmet.ProtustrankaFormatedWithAdressOIB>
  <DomainObject.Predmet.ProtustrankaWithAdress>
    <izvorni_sadrzaj>PLAVI PORAT j.d.o.o. Demetrova 3, 51000 Rijeka</izvorni_sadrzaj>
    <derivirana_varijabla naziv="DomainObject.Predmet.ProtustrankaWithAdress_1">PLAVI PORAT j.d.o.o. Demetrova 3, 51000 Rijeka</derivirana_varijabla>
  </DomainObject.Predmet.ProtustrankaWithAdress>
  <DomainObject.Predmet.ProtustrankaWithAdressOIB>
    <izvorni_sadrzaj>PLAVI PORAT j.d.o.o., OIB 22415536433, Demetrova 3, 51000 Rijeka</izvorni_sadrzaj>
    <derivirana_varijabla naziv="DomainObject.Predmet.ProtustrankaWithAdressOIB_1">PLAVI PORAT j.d.o.o., OIB 22415536433, Demetrova 3, 51000 Rijeka</derivirana_varijabla>
  </DomainObject.Predmet.ProtustrankaWithAdressOIB>
  <DomainObject.Predmet.ProtustrankaNazivFormated>
    <izvorni_sadrzaj>PLAVI PORAT j.d.o.o.</izvorni_sadrzaj>
    <derivirana_varijabla naziv="DomainObject.Predmet.ProtustrankaNazivFormated_1">PLAVI PORAT j.d.o.o.</derivirana_varijabla>
  </DomainObject.Predmet.ProtustrankaNazivFormated>
  <DomainObject.Predmet.ProtustrankaNazivFormatedOIB>
    <izvorni_sadrzaj>PLAVI PORAT j.d.o.o., OIB 22415536433</izvorni_sadrzaj>
    <derivirana_varijabla naziv="DomainObject.Predmet.ProtustrankaNazivFormatedOIB_1">PLAVI PORAT j.d.o.o., OIB 22415536433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8, 51000 Rijeka</izvorni_sadrzaj>
    <derivirana_varijabla naziv="DomainObject.Predmet.StrankaFormatedWithAdress_1"> Financijska agencija, F.KURELCA 8, 51000 Rijeka</derivirana_varijabla>
  </DomainObject.Predmet.StrankaFormatedWithAdress>
  <DomainObject.Predmet.StrankaFormatedWithAdressOIB>
    <izvorni_sadrzaj> Financijska agencija, OIB 85821130368, F.KURELCA 8, 51000 Rijeka</izvorni_sadrzaj>
    <derivirana_varijabla naziv="DomainObject.Predmet.StrankaFormatedWithAdressOIB_1"> Financijska agencija, OIB 85821130368, F.KURELCA 8, 51000 Rijeka</derivirana_varijabla>
  </DomainObject.Predmet.StrankaFormatedWithAdressOIB>
  <DomainObject.Predmet.StrankaWithAdress>
    <izvorni_sadrzaj>Financijska agencija F.KURELCA 8,51000 Rijeka</izvorni_sadrzaj>
    <derivirana_varijabla naziv="DomainObject.Predmet.StrankaWithAdress_1">Financijska agencija F.KURELCA 8,51000 Rijeka</derivirana_varijabla>
  </DomainObject.Predmet.StrankaWithAdress>
  <DomainObject.Predmet.StrankaWithAdressOIB>
    <izvorni_sadrzaj>Financijska agencija, OIB 85821130368, F.KURELCA 8,51000 Rijeka</izvorni_sadrzaj>
    <derivirana_varijabla naziv="DomainObject.Predmet.StrankaWithAdressOIB_1">Financijska agencija, OIB 85821130368, F.KURELCA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8, 51000 Rijeka</item>
    </izvorni_sadrzaj>
    <derivirana_varijabla naziv="DomainObject.Predmet.StrankaListFormatedWithAdress_1">
      <item>Financijska agencija, F.KURELCA 8, 51000 Rijeka</item>
    </derivirana_varijabla>
  </DomainObject.Predmet.StrankaListFormatedWithAdress>
  <DomainObject.Predmet.StrankaListFormatedWithAdressOIB>
    <izvorni_sadrzaj>
      <item>Financijska agencija, OIB 85821130368, F.KURELCA 8, 51000 Rijeka</item>
    </izvorni_sadrzaj>
    <derivirana_varijabla naziv="DomainObject.Predmet.StrankaListFormatedWithAdressOIB_1">
      <item>Financijska agencija, OIB 85821130368, F.KURELCA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PLAVI PORAT j.d.o.o.</item>
    </izvorni_sadrzaj>
    <derivirana_varijabla naziv="DomainObject.Predmet.ProtuStrankaListFormated_1">
      <item>PLAVI PORAT j.d.o.o.</item>
    </derivirana_varijabla>
  </DomainObject.Predmet.ProtuStrankaListFormated>
  <DomainObject.Predmet.ProtuStrankaListFormatedOIB>
    <izvorni_sadrzaj>
      <item>PLAVI PORAT j.d.o.o., OIB 22415536433</item>
    </izvorni_sadrzaj>
    <derivirana_varijabla naziv="DomainObject.Predmet.ProtuStrankaListFormatedOIB_1">
      <item>PLAVI PORAT j.d.o.o., OIB 22415536433</item>
    </derivirana_varijabla>
  </DomainObject.Predmet.ProtuStrankaListFormatedOIB>
  <DomainObject.Predmet.ProtuStrankaListFormatedWithAdress>
    <izvorni_sadrzaj>
      <item>PLAVI PORAT j.d.o.o., Demetrova 3, 51000 Rijeka</item>
    </izvorni_sadrzaj>
    <derivirana_varijabla naziv="DomainObject.Predmet.ProtuStrankaListFormatedWithAdress_1">
      <item>PLAVI PORAT j.d.o.o., Demetrova 3, 51000 Rijeka</item>
    </derivirana_varijabla>
  </DomainObject.Predmet.ProtuStrankaListFormatedWithAdress>
  <DomainObject.Predmet.ProtuStrankaListFormatedWithAdressOIB>
    <izvorni_sadrzaj>
      <item>PLAVI PORAT j.d.o.o., OIB 22415536433, Demetrova 3, 51000 Rijeka</item>
    </izvorni_sadrzaj>
    <derivirana_varijabla naziv="DomainObject.Predmet.ProtuStrankaListFormatedWithAdressOIB_1">
      <item>PLAVI PORAT j.d.o.o., OIB 22415536433, Demetrova 3, 51000 Rijeka</item>
    </derivirana_varijabla>
  </DomainObject.Predmet.ProtuStrankaListFormatedWithAdressOIB>
  <DomainObject.Predmet.ProtuStrankaListNazivFormated>
    <izvorni_sadrzaj>
      <item>PLAVI PORAT j.d.o.o.</item>
    </izvorni_sadrzaj>
    <derivirana_varijabla naziv="DomainObject.Predmet.ProtuStrankaListNazivFormated_1">
      <item>PLAVI PORAT j.d.o.o.</item>
    </derivirana_varijabla>
  </DomainObject.Predmet.ProtuStrankaListNazivFormated>
  <DomainObject.Predmet.ProtuStrankaListNazivFormatedOIB>
    <izvorni_sadrzaj>
      <item>PLAVI PORAT j.d.o.o., OIB 22415536433</item>
    </izvorni_sadrzaj>
    <derivirana_varijabla naziv="DomainObject.Predmet.ProtuStrankaListNazivFormatedOIB_1">
      <item>PLAVI PORAT j.d.o.o., OIB 22415536433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2020.</izvorni_sadrzaj>
    <derivirana_varijabla naziv="DomainObject.Datum_1">4. studenog 2020.</derivirana_varijabla>
  </DomainObject.Datum>
  <DomainObject.PoslovniBrojDokumenta>
    <izvorni_sadrzaj>St-157/2020-17</izvorni_sadrzaj>
    <derivirana_varijabla naziv="DomainObject.PoslovniBrojDokumenta_1">St-157/2020-17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PLAVI PORAT j.d.o.o.</izvorni_sadrzaj>
    <derivirana_varijabla naziv="DomainObject.Predmet.ProtustrankaIDrugi_1">PLAVI PORAT j.d.o.o.</derivirana_varijabla>
  </DomainObject.Predmet.ProtustrankaIDrugi>
  <DomainObject.Predmet.StrankaIDrugiAdressOIB>
    <izvorni_sadrzaj>Financijska agencija, OIB 85821130368, F.KURELCA 8, 51000 Rijeka</izvorni_sadrzaj>
    <derivirana_varijabla naziv="DomainObject.Predmet.StrankaIDrugiAdressOIB_1">Financijska agencija, OIB 85821130368, F.KURELCA 8, 51000 Rijeka</derivirana_varijabla>
  </DomainObject.Predmet.StrankaIDrugiAdressOIB>
  <DomainObject.Predmet.ProtustrankaIDrugiAdressOIB>
    <izvorni_sadrzaj>PLAVI PORAT j.d.o.o., OIB 22415536433, Demetrova 3, 51000 Rijeka</izvorni_sadrzaj>
    <derivirana_varijabla naziv="DomainObject.Predmet.ProtustrankaIDrugiAdressOIB_1">PLAVI PORAT j.d.o.o., OIB 22415536433,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PORAT j.d.o.o.</item>
      <item>Financijska agencija</item>
    </izvorni_sadrzaj>
    <derivirana_varijabla naziv="DomainObject.Predmet.SudioniciListNaziv_1">
      <item>PLAVI PORAT j.d.o.o.</item>
      <item>Financijska agencija</item>
    </derivirana_varijabla>
  </DomainObject.Predmet.SudioniciListNaziv>
  <DomainObject.Predmet.SudioniciListAdressOIB>
    <izvorni_sadrzaj>
      <item>PLAVI PORAT j.d.o.o., OIB 22415536433, Demetrova 3,51000 Rijeka</item>
      <item>Financijska agencija, OIB 85821130368, F.KURELCA 8,51000 Rijeka</item>
    </izvorni_sadrzaj>
    <derivirana_varijabla naziv="DomainObject.Predmet.SudioniciListAdressOIB_1">
      <item>PLAVI PORAT j.d.o.o., OIB 22415536433, Demetrova 3,51000 Rijeka</item>
      <item>Financijska agencija,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22415536433</item>
      <item>, OIB 85821130368</item>
    </izvorni_sadrzaj>
    <derivirana_varijabla naziv="DomainObject.Predmet.SudioniciListNazivOIB_1">
      <item>, OIB 22415536433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2020.</izvorni_sadrzaj>
    <derivirana_varijabla naziv="DomainObject.Predmet.DatumPocetkaProcesa_1">18.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F19ED-D705-440C-88DE-373E12809F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440</properties:Words>
  <properties:Characters>2272</properties:Characters>
  <properties:Lines>70</properties:Lines>
  <properties:Paragraphs>27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2020-11-04T08:22:00Z</dcterms:created>
  <dc:creator>Vera Jelenović</dc:creator>
  <cp:lastModifiedBy>Danijela Fumić</cp:lastModifiedBy>
  <cp:lastPrinted>2020-09-11T07:11:00Z</cp:lastPrinted>
  <dcterms:modified xmlns:xsi="http://www.w3.org/2001/XMLSchema-instance" xsi:type="dcterms:W3CDTF">2020-11-04T09:41:00Z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St-157/2020-17 / Zapisnik - Ročište radi rasprave o uvjetima za otvaranje steč. post. (157 20   zapisnik prethodni poziv predujam nn 71-15.docx)</vt:lpwstr>
  </prop:property>
  <prop:property fmtid="{D5CDD505-2E9C-101B-9397-08002B2CF9AE}" pid="5" name="CC_coloring">
    <vt:bool>false</vt:bool>
  </prop:property>
</prop:Properties>
</file>